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7D" w:rsidRDefault="00E07C5E" w:rsidP="00D91A7D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A7D" w:rsidRDefault="00D91A7D" w:rsidP="00D91A7D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D91A7D" w:rsidRDefault="00D91A7D" w:rsidP="00D91A7D">
      <w:pPr>
        <w:pStyle w:val="1"/>
        <w:rPr>
          <w:sz w:val="30"/>
        </w:rPr>
      </w:pPr>
      <w:r>
        <w:rPr>
          <w:sz w:val="30"/>
        </w:rPr>
        <w:t>Глава муниципального района «Заполярный район»</w:t>
      </w:r>
    </w:p>
    <w:p w:rsidR="000444E9" w:rsidRPr="000444E9" w:rsidRDefault="00D91A7D" w:rsidP="000444E9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91A7D" w:rsidRDefault="00900342" w:rsidP="00D91A7D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203F67">
        <w:rPr>
          <w:b/>
          <w:sz w:val="28"/>
          <w:szCs w:val="28"/>
          <w:u w:val="single"/>
        </w:rPr>
        <w:t>03</w:t>
      </w:r>
      <w:r w:rsidR="008E4F6C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10</w:t>
      </w:r>
      <w:r w:rsidR="008E4F6C">
        <w:rPr>
          <w:b/>
          <w:sz w:val="28"/>
          <w:szCs w:val="28"/>
          <w:u w:val="single"/>
        </w:rPr>
        <w:t>.201</w:t>
      </w:r>
      <w:r>
        <w:rPr>
          <w:b/>
          <w:sz w:val="28"/>
          <w:szCs w:val="28"/>
          <w:u w:val="single"/>
        </w:rPr>
        <w:t>4</w:t>
      </w:r>
      <w:r w:rsidR="008E4F6C">
        <w:rPr>
          <w:b/>
          <w:sz w:val="28"/>
          <w:szCs w:val="28"/>
          <w:u w:val="single"/>
        </w:rPr>
        <w:t xml:space="preserve">  №</w:t>
      </w:r>
      <w:r w:rsidR="00203F67">
        <w:rPr>
          <w:b/>
          <w:sz w:val="28"/>
          <w:szCs w:val="28"/>
          <w:u w:val="single"/>
        </w:rPr>
        <w:t xml:space="preserve"> 170</w:t>
      </w:r>
      <w:r w:rsidR="001D3AD2">
        <w:rPr>
          <w:b/>
          <w:sz w:val="28"/>
          <w:szCs w:val="28"/>
          <w:u w:val="single"/>
        </w:rPr>
        <w:t xml:space="preserve"> </w:t>
      </w:r>
      <w:r w:rsidR="00D91A7D">
        <w:rPr>
          <w:b/>
          <w:sz w:val="28"/>
          <w:szCs w:val="28"/>
          <w:u w:val="single"/>
        </w:rPr>
        <w:t>пг</w:t>
      </w:r>
    </w:p>
    <w:p w:rsidR="00D91A7D" w:rsidRDefault="00D91A7D" w:rsidP="00D91A7D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</w:tblGrid>
      <w:tr w:rsidR="00291335" w:rsidRPr="001E700B" w:rsidTr="001E700B">
        <w:trPr>
          <w:trHeight w:val="787"/>
        </w:trPr>
        <w:tc>
          <w:tcPr>
            <w:tcW w:w="3510" w:type="dxa"/>
          </w:tcPr>
          <w:p w:rsidR="00291335" w:rsidRPr="001E700B" w:rsidRDefault="00900342" w:rsidP="00D91A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вступлении в должность главы муниципального района «Заполярный район»</w:t>
            </w:r>
          </w:p>
        </w:tc>
      </w:tr>
    </w:tbl>
    <w:p w:rsidR="00B12E95" w:rsidRDefault="00381E24" w:rsidP="00D91A7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12E95" w:rsidRPr="00B12E95" w:rsidRDefault="00B12E95" w:rsidP="00B12E95">
      <w:pPr>
        <w:rPr>
          <w:sz w:val="26"/>
          <w:szCs w:val="26"/>
        </w:rPr>
      </w:pPr>
    </w:p>
    <w:p w:rsidR="00B12E95" w:rsidRPr="00B12E95" w:rsidRDefault="00B12E95" w:rsidP="00B12E95">
      <w:pPr>
        <w:rPr>
          <w:sz w:val="26"/>
          <w:szCs w:val="26"/>
        </w:rPr>
      </w:pPr>
    </w:p>
    <w:p w:rsidR="00D91A7D" w:rsidRDefault="00B12E95" w:rsidP="0037491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решением Совета муниципального района «Заполярный район» от 19.02.2014 № 494-р «О процедуре вступления в должность главы муниципального района «Заполярный район» (в редакции решения от 17.09.2014 № 547-р), на основании решения Совета муниципального района «Заполярный район» от </w:t>
      </w:r>
      <w:r w:rsidR="00203F67">
        <w:rPr>
          <w:sz w:val="26"/>
          <w:szCs w:val="26"/>
        </w:rPr>
        <w:t>03</w:t>
      </w:r>
      <w:r>
        <w:rPr>
          <w:sz w:val="26"/>
          <w:szCs w:val="26"/>
        </w:rPr>
        <w:t>.10.2014 «Об избрании главы Заполярного района»</w:t>
      </w:r>
      <w:r w:rsidR="00374918">
        <w:rPr>
          <w:sz w:val="26"/>
          <w:szCs w:val="26"/>
        </w:rPr>
        <w:t xml:space="preserve"> ПОСТАНОВЛЯЮ:</w:t>
      </w:r>
    </w:p>
    <w:p w:rsidR="00374918" w:rsidRDefault="00374918" w:rsidP="00374918">
      <w:pPr>
        <w:ind w:firstLine="709"/>
        <w:jc w:val="both"/>
        <w:rPr>
          <w:sz w:val="26"/>
          <w:szCs w:val="26"/>
        </w:rPr>
      </w:pPr>
    </w:p>
    <w:p w:rsidR="00374918" w:rsidRDefault="00374918" w:rsidP="00374918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Вступаю в должность главы муниципального образования «Муниципальный район «Заполярный район» с </w:t>
      </w:r>
      <w:r w:rsidR="00203F67">
        <w:rPr>
          <w:sz w:val="26"/>
          <w:szCs w:val="26"/>
        </w:rPr>
        <w:t>03</w:t>
      </w:r>
      <w:r>
        <w:rPr>
          <w:sz w:val="26"/>
          <w:szCs w:val="26"/>
        </w:rPr>
        <w:t xml:space="preserve"> октября 2014 года.</w:t>
      </w:r>
    </w:p>
    <w:p w:rsidR="00374918" w:rsidRDefault="00374918" w:rsidP="00374918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полномочий главы муниципального образования «Муниципальный район «Заполярный район» Безумова Александра Вячеславовича считать истекшим. </w:t>
      </w:r>
    </w:p>
    <w:p w:rsidR="00D30420" w:rsidRPr="00D30420" w:rsidRDefault="00D30420" w:rsidP="00D30420">
      <w:pPr>
        <w:ind w:firstLine="709"/>
        <w:jc w:val="both"/>
        <w:rPr>
          <w:sz w:val="26"/>
          <w:szCs w:val="26"/>
        </w:rPr>
      </w:pPr>
      <w:r w:rsidRPr="00D30420">
        <w:rPr>
          <w:sz w:val="26"/>
          <w:szCs w:val="26"/>
        </w:rPr>
        <w:t xml:space="preserve">Срок полномочий </w:t>
      </w:r>
      <w:r>
        <w:rPr>
          <w:sz w:val="26"/>
          <w:szCs w:val="26"/>
        </w:rPr>
        <w:t xml:space="preserve">председателя Совета </w:t>
      </w:r>
      <w:r w:rsidRPr="00D30420">
        <w:rPr>
          <w:sz w:val="26"/>
          <w:szCs w:val="26"/>
        </w:rPr>
        <w:t xml:space="preserve">муниципального </w:t>
      </w:r>
      <w:r>
        <w:rPr>
          <w:sz w:val="26"/>
          <w:szCs w:val="26"/>
        </w:rPr>
        <w:t>района</w:t>
      </w:r>
      <w:r w:rsidRPr="00D30420">
        <w:rPr>
          <w:sz w:val="26"/>
          <w:szCs w:val="26"/>
        </w:rPr>
        <w:t xml:space="preserve"> «Заполярный район» </w:t>
      </w:r>
      <w:r>
        <w:rPr>
          <w:sz w:val="26"/>
          <w:szCs w:val="26"/>
        </w:rPr>
        <w:t>Окладникова Владимира Александровича</w:t>
      </w:r>
      <w:r w:rsidRPr="00D30420">
        <w:rPr>
          <w:sz w:val="26"/>
          <w:szCs w:val="26"/>
        </w:rPr>
        <w:t xml:space="preserve"> считать истекшим. </w:t>
      </w:r>
    </w:p>
    <w:p w:rsidR="00374918" w:rsidRDefault="00374918" w:rsidP="00374918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главы муниципального района  «Заполярный район» от 23.10.2009 № 121пг «О вступлении в должность Главы муниципального района «Заполярный район» признать утратившим силу.</w:t>
      </w:r>
    </w:p>
    <w:p w:rsidR="00374918" w:rsidRDefault="00374918" w:rsidP="00374918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374918" w:rsidRDefault="00374918" w:rsidP="00374918">
      <w:pPr>
        <w:rPr>
          <w:sz w:val="26"/>
          <w:szCs w:val="26"/>
        </w:rPr>
      </w:pPr>
    </w:p>
    <w:p w:rsidR="00374918" w:rsidRDefault="00374918" w:rsidP="00374918">
      <w:pPr>
        <w:rPr>
          <w:sz w:val="26"/>
          <w:szCs w:val="26"/>
        </w:rPr>
      </w:pPr>
    </w:p>
    <w:p w:rsidR="00203F67" w:rsidRDefault="00374918" w:rsidP="00374918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</w:p>
    <w:p w:rsidR="00374918" w:rsidRDefault="00374918" w:rsidP="00374918">
      <w:pPr>
        <w:rPr>
          <w:sz w:val="26"/>
          <w:szCs w:val="26"/>
        </w:rPr>
      </w:pPr>
      <w:r>
        <w:rPr>
          <w:sz w:val="26"/>
          <w:szCs w:val="26"/>
        </w:rPr>
        <w:t>муниципального района</w:t>
      </w:r>
    </w:p>
    <w:p w:rsidR="00374918" w:rsidRPr="00B12E95" w:rsidRDefault="00374918" w:rsidP="00374918">
      <w:pPr>
        <w:rPr>
          <w:sz w:val="26"/>
          <w:szCs w:val="26"/>
        </w:rPr>
      </w:pPr>
      <w:r>
        <w:rPr>
          <w:sz w:val="26"/>
          <w:szCs w:val="26"/>
        </w:rPr>
        <w:t xml:space="preserve">«Заполярный район»                                                                               </w:t>
      </w:r>
      <w:r w:rsidR="00203F67">
        <w:rPr>
          <w:sz w:val="26"/>
          <w:szCs w:val="26"/>
        </w:rPr>
        <w:t>А.Л. Михеев</w:t>
      </w:r>
    </w:p>
    <w:sectPr w:rsidR="00374918" w:rsidRPr="00B12E95" w:rsidSect="008E4F6C">
      <w:headerReference w:type="default" r:id="rId10"/>
      <w:pgSz w:w="11906" w:h="16838" w:code="9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51E" w:rsidRDefault="0088251E" w:rsidP="00157D89">
      <w:r>
        <w:separator/>
      </w:r>
    </w:p>
  </w:endnote>
  <w:endnote w:type="continuationSeparator" w:id="0">
    <w:p w:rsidR="0088251E" w:rsidRDefault="0088251E" w:rsidP="00157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51E" w:rsidRDefault="0088251E" w:rsidP="00157D89">
      <w:r>
        <w:separator/>
      </w:r>
    </w:p>
  </w:footnote>
  <w:footnote w:type="continuationSeparator" w:id="0">
    <w:p w:rsidR="0088251E" w:rsidRDefault="0088251E" w:rsidP="00157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D89" w:rsidRDefault="00E07C5E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4381500</wp:posOffset>
              </wp:positionH>
              <wp:positionV relativeFrom="page">
                <wp:posOffset>254000</wp:posOffset>
              </wp:positionV>
              <wp:extent cx="2540000" cy="228600"/>
              <wp:effectExtent l="0" t="0" r="3175" b="3175"/>
              <wp:wrapNone/>
              <wp:docPr id="1" name="AryanReg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00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7D89" w:rsidRPr="00157D89" w:rsidRDefault="00157D89" w:rsidP="00157D89">
                          <w:pPr>
                            <w:jc w:val="center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AryanRegN" o:spid="_x0000_s1026" style="position:absolute;margin-left:345pt;margin-top:20pt;width:200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" filled="f" stroked="f">
              <v:textbox inset="0,0,0,0">
                <w:txbxContent>
                  <w:p w:rsidR="00157D89" w:rsidRPr="00157D89" w:rsidRDefault="00157D89" w:rsidP="00157D89">
                    <w:pPr>
                      <w:jc w:val="center"/>
                      <w:rPr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15CEE"/>
    <w:multiLevelType w:val="hybridMultilevel"/>
    <w:tmpl w:val="1CF43DF4"/>
    <w:lvl w:ilvl="0" w:tplc="DEAACE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0212fa93-4d75-4329-b887-2075040d0d82"/>
  </w:docVars>
  <w:rsids>
    <w:rsidRoot w:val="00900342"/>
    <w:rsid w:val="000444E9"/>
    <w:rsid w:val="00114FA3"/>
    <w:rsid w:val="00157D89"/>
    <w:rsid w:val="00184DFF"/>
    <w:rsid w:val="001D3AD2"/>
    <w:rsid w:val="001E700B"/>
    <w:rsid w:val="00203F67"/>
    <w:rsid w:val="00291335"/>
    <w:rsid w:val="00374918"/>
    <w:rsid w:val="00381E24"/>
    <w:rsid w:val="00876F6B"/>
    <w:rsid w:val="0088251E"/>
    <w:rsid w:val="008E4F6C"/>
    <w:rsid w:val="00900342"/>
    <w:rsid w:val="009A03FB"/>
    <w:rsid w:val="00A564E5"/>
    <w:rsid w:val="00B12E95"/>
    <w:rsid w:val="00CE3A50"/>
    <w:rsid w:val="00D30420"/>
    <w:rsid w:val="00D56ADC"/>
    <w:rsid w:val="00D737CD"/>
    <w:rsid w:val="00D91A7D"/>
    <w:rsid w:val="00DD6BE1"/>
    <w:rsid w:val="00E07C5E"/>
    <w:rsid w:val="00FA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91A7D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1A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1A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91A7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913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57D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57D8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57D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57D8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91A7D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1A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1A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91A7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913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57D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57D8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57D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57D8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kovaia\AppData\Local\Temp\bdttmp\133e7570-2cb1-49b2-bc6d-7d97ead1dcb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3D39-FA47-4301-B8FD-6F922067F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133e7570-2cb1-49b2-bc6d-7d97ead1dcb1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Лыкова Ирина Александровна</dc:creator>
  <cp:lastModifiedBy>Недорубкова Вера Валерьевна</cp:lastModifiedBy>
  <cp:revision>2</cp:revision>
  <cp:lastPrinted>2014-10-03T10:10:00Z</cp:lastPrinted>
  <dcterms:created xsi:type="dcterms:W3CDTF">2014-10-06T13:45:00Z</dcterms:created>
  <dcterms:modified xsi:type="dcterms:W3CDTF">2014-10-06T13:45:00Z</dcterms:modified>
</cp:coreProperties>
</file>